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33DC6">
        <w:rPr>
          <w:rFonts w:cs="Arial"/>
          <w:b/>
          <w:caps/>
          <w:sz w:val="28"/>
          <w:szCs w:val="28"/>
        </w:rPr>
        <w:t>1</w:t>
      </w:r>
      <w:r w:rsidR="00CA5103">
        <w:rPr>
          <w:rFonts w:cs="Arial"/>
          <w:b/>
          <w:caps/>
          <w:sz w:val="28"/>
          <w:szCs w:val="28"/>
        </w:rPr>
        <w:t>290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A273E" w:rsidP="00655F9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</w:t>
            </w:r>
            <w:r w:rsidR="00655F93">
              <w:rPr>
                <w:rFonts w:cs="Arial"/>
                <w:sz w:val="20"/>
                <w:szCs w:val="20"/>
              </w:rPr>
              <w:t>manutenção em calçada da Rua Batista Scavone, defronte do número 68, entorno da Prefeitura Municipal de Jacareí</w:t>
            </w:r>
            <w:r w:rsidR="002E11FC" w:rsidRPr="002E11FC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>
        <w:rPr>
          <w:rFonts w:cs="Arial"/>
        </w:rPr>
        <w:t>que</w:t>
      </w:r>
      <w:r w:rsidRPr="001840AD">
        <w:rPr>
          <w:rFonts w:cs="Arial"/>
        </w:rPr>
        <w:t xml:space="preserve"> </w:t>
      </w:r>
      <w:r w:rsidR="00281877" w:rsidRPr="00281877">
        <w:rPr>
          <w:rFonts w:cs="Arial"/>
        </w:rPr>
        <w:t xml:space="preserve">sejam tomadas </w:t>
      </w:r>
      <w:r w:rsidR="00205E78" w:rsidRPr="00205E78">
        <w:rPr>
          <w:rFonts w:cs="Arial"/>
        </w:rPr>
        <w:t xml:space="preserve">providências cabíveis </w:t>
      </w:r>
      <w:r w:rsidR="00F85F59">
        <w:rPr>
          <w:rFonts w:cs="Arial"/>
        </w:rPr>
        <w:t xml:space="preserve">visando </w:t>
      </w:r>
      <w:r w:rsidR="005B56BE">
        <w:rPr>
          <w:rFonts w:cs="Arial"/>
        </w:rPr>
        <w:t>à</w:t>
      </w:r>
      <w:r w:rsidR="004F140B">
        <w:rPr>
          <w:rFonts w:cs="Arial"/>
        </w:rPr>
        <w:t xml:space="preserve"> </w:t>
      </w:r>
      <w:r w:rsidR="005B56BE" w:rsidRPr="005B56BE">
        <w:rPr>
          <w:rFonts w:cs="Arial"/>
        </w:rPr>
        <w:t>manutenção em calçada da Rua Batista Scavone, defronte do número 68, entorno da Prefeitura Municipal de Jacareí</w:t>
      </w:r>
    </w:p>
    <w:p w:rsidR="00914B25" w:rsidRDefault="00EE296A" w:rsidP="00914B2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E296A">
        <w:rPr>
          <w:rFonts w:cs="Arial"/>
        </w:rPr>
        <w:t xml:space="preserve">O presente requerimento é medida necessária, pois, </w:t>
      </w:r>
      <w:r w:rsidR="0051246E" w:rsidRPr="0051246E">
        <w:rPr>
          <w:rFonts w:cs="Arial"/>
          <w:color w:val="000000"/>
          <w:shd w:val="clear" w:color="auto" w:fill="FFFFFF"/>
        </w:rPr>
        <w:t>trata-se de uma calçada que se encontra danificada em vários locais</w:t>
      </w:r>
      <w:r w:rsidR="00464CAE">
        <w:rPr>
          <w:rFonts w:cs="Arial"/>
          <w:color w:val="000000"/>
          <w:shd w:val="clear" w:color="auto" w:fill="FFFFFF"/>
        </w:rPr>
        <w:t>,</w:t>
      </w:r>
      <w:r w:rsidR="0051246E" w:rsidRPr="0051246E">
        <w:rPr>
          <w:rFonts w:cs="Arial"/>
          <w:color w:val="000000"/>
          <w:shd w:val="clear" w:color="auto" w:fill="FFFFFF"/>
        </w:rPr>
        <w:t xml:space="preserve"> apresentando pisos soltos, buracos e rachaduras</w:t>
      </w:r>
      <w:r w:rsidR="00786BE9">
        <w:rPr>
          <w:rFonts w:cs="Arial"/>
          <w:color w:val="000000"/>
          <w:shd w:val="clear" w:color="auto" w:fill="FFFFFF"/>
        </w:rPr>
        <w:t>,</w:t>
      </w:r>
      <w:r w:rsidR="0051246E" w:rsidRPr="0051246E">
        <w:rPr>
          <w:rFonts w:cs="Arial"/>
          <w:color w:val="000000"/>
          <w:shd w:val="clear" w:color="auto" w:fill="FFFFFF"/>
        </w:rPr>
        <w:t xml:space="preserve"> o que causa risco de acidentes para os pedestres que trafegam no local</w:t>
      </w:r>
      <w:r w:rsidR="00914B25">
        <w:rPr>
          <w:rFonts w:cs="Arial"/>
        </w:rPr>
        <w:t>.</w:t>
      </w:r>
    </w:p>
    <w:p w:rsidR="00CA3041" w:rsidRDefault="00C61733" w:rsidP="00914B2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61733">
        <w:rPr>
          <w:rFonts w:cs="Arial"/>
        </w:rPr>
        <w:t xml:space="preserve">A medida se justifica em razão do trânsito intenso de pedestres que precisam ir </w:t>
      </w:r>
      <w:r>
        <w:rPr>
          <w:rFonts w:cs="Arial"/>
        </w:rPr>
        <w:t>à</w:t>
      </w:r>
      <w:r w:rsidRPr="00C61733">
        <w:rPr>
          <w:rFonts w:cs="Arial"/>
        </w:rPr>
        <w:t xml:space="preserve"> Prefeitura Municipal para seus afazeres</w:t>
      </w:r>
      <w:r w:rsidR="00CA3041">
        <w:rPr>
          <w:rFonts w:cs="Arial"/>
        </w:rPr>
        <w:t>.</w:t>
      </w:r>
    </w:p>
    <w:p w:rsidR="005F3CFD" w:rsidRDefault="005F3CFD" w:rsidP="000A1D2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em anexo.</w:t>
      </w:r>
    </w:p>
    <w:p w:rsidR="000A1D21" w:rsidRPr="000A1D21" w:rsidRDefault="000A1D21" w:rsidP="000A1D2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A1D21">
        <w:rPr>
          <w:rFonts w:cs="Arial"/>
        </w:rPr>
        <w:t>Ademais, é direito do pedestre a livre circulação e para que a locomoção ocorra de forma segura é necessário garantir que as calçadas estejam em boas condições de uso.</w:t>
      </w:r>
    </w:p>
    <w:p w:rsidR="00C041F5" w:rsidRDefault="000A1D21" w:rsidP="000A1D2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0A1D21">
        <w:rPr>
          <w:rFonts w:cs="Arial"/>
        </w:rPr>
        <w:t xml:space="preserve">Nesse sentido, cabe observar o artigo 23 da Lei Complementar </w:t>
      </w:r>
      <w:r w:rsidR="00691738">
        <w:rPr>
          <w:rFonts w:cs="Arial"/>
        </w:rPr>
        <w:t xml:space="preserve">nº </w:t>
      </w:r>
      <w:r w:rsidRPr="000A1D21">
        <w:rPr>
          <w:rFonts w:cs="Arial"/>
        </w:rPr>
        <w:t>68/2008</w:t>
      </w:r>
      <w:r w:rsidR="00BC18AE">
        <w:rPr>
          <w:rFonts w:cs="Arial"/>
        </w:rPr>
        <w:t>:</w:t>
      </w:r>
    </w:p>
    <w:p w:rsidR="00F73661" w:rsidRPr="004A2030" w:rsidRDefault="00BE4559" w:rsidP="00DB598B">
      <w:pPr>
        <w:tabs>
          <w:tab w:val="left" w:pos="-600"/>
          <w:tab w:val="left" w:pos="3402"/>
        </w:tabs>
        <w:spacing w:after="120" w:line="324" w:lineRule="auto"/>
        <w:ind w:firstLine="2694"/>
        <w:jc w:val="both"/>
        <w:rPr>
          <w:rFonts w:cs="Arial"/>
        </w:rPr>
      </w:pPr>
      <w:r>
        <w:rPr>
          <w:rFonts w:cs="Arial"/>
          <w:b/>
        </w:rPr>
        <w:t>“</w:t>
      </w:r>
      <w:r w:rsidR="00F73661" w:rsidRPr="004A2030">
        <w:rPr>
          <w:rFonts w:cs="Arial"/>
          <w:b/>
        </w:rPr>
        <w:t>Art. 23.</w:t>
      </w:r>
      <w:r w:rsidR="00F73661" w:rsidRPr="004A2030">
        <w:rPr>
          <w:rFonts w:cs="Arial"/>
        </w:rPr>
        <w:t xml:space="preserve"> A </w:t>
      </w:r>
      <w:smartTag w:uri="schemas-houaiss/acao" w:element="dm">
        <w:r w:rsidR="00F73661" w:rsidRPr="004A2030">
          <w:rPr>
            <w:rFonts w:cs="Arial"/>
          </w:rPr>
          <w:t>construção</w:t>
        </w:r>
      </w:smartTag>
      <w:r w:rsidR="00F73661" w:rsidRPr="004A2030">
        <w:rPr>
          <w:rFonts w:cs="Arial"/>
        </w:rPr>
        <w:t xml:space="preserve">, </w:t>
      </w:r>
      <w:smartTag w:uri="schemas-houaiss/acao" w:element="dm">
        <w:r w:rsidR="00F73661" w:rsidRPr="004A2030">
          <w:rPr>
            <w:rFonts w:cs="Arial"/>
          </w:rPr>
          <w:t>conservação</w:t>
        </w:r>
      </w:smartTag>
      <w:r w:rsidR="00F73661" w:rsidRPr="004A2030">
        <w:rPr>
          <w:rFonts w:cs="Arial"/>
        </w:rPr>
        <w:t xml:space="preserve"> da </w:t>
      </w:r>
      <w:smartTag w:uri="schemas-houaiss/mini" w:element="verbetes">
        <w:r w:rsidR="00F73661" w:rsidRPr="004A2030">
          <w:rPr>
            <w:rFonts w:cs="Arial"/>
          </w:rPr>
          <w:t>calçada</w:t>
        </w:r>
      </w:smartTag>
      <w:r w:rsidR="00F73661" w:rsidRPr="004A2030">
        <w:rPr>
          <w:rFonts w:cs="Arial"/>
        </w:rPr>
        <w:t xml:space="preserve">, </w:t>
      </w:r>
      <w:smartTag w:uri="schemas-houaiss/acao" w:element="dm">
        <w:r w:rsidR="00F73661" w:rsidRPr="004A2030">
          <w:rPr>
            <w:rFonts w:cs="Arial"/>
          </w:rPr>
          <w:t>bem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como</w:t>
        </w:r>
      </w:smartTag>
      <w:r w:rsidR="00F73661" w:rsidRPr="004A2030">
        <w:rPr>
          <w:rFonts w:cs="Arial"/>
        </w:rPr>
        <w:t xml:space="preserve"> a </w:t>
      </w:r>
      <w:smartTag w:uri="schemas-houaiss/mini" w:element="verbetes">
        <w:r w:rsidR="00F73661" w:rsidRPr="004A2030">
          <w:rPr>
            <w:rFonts w:cs="Arial"/>
          </w:rPr>
          <w:t>instalação</w:t>
        </w:r>
      </w:smartTag>
      <w:r w:rsidR="00F73661" w:rsidRPr="004A2030">
        <w:rPr>
          <w:rFonts w:cs="Arial"/>
        </w:rPr>
        <w:t xml:space="preserve"> de </w:t>
      </w:r>
      <w:smartTag w:uri="schemas-houaiss/dicionario" w:element="sinonimos">
        <w:r w:rsidR="00F73661" w:rsidRPr="004A2030">
          <w:rPr>
            <w:rFonts w:cs="Arial"/>
          </w:rPr>
          <w:t>mobiliário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urbano</w:t>
        </w:r>
      </w:smartTag>
      <w:r w:rsidR="00F73661" w:rsidRPr="004A2030">
        <w:rPr>
          <w:rFonts w:cs="Arial"/>
        </w:rPr>
        <w:t xml:space="preserve">, </w:t>
      </w:r>
      <w:smartTag w:uri="schemas-houaiss/mini" w:element="verbetes">
        <w:r w:rsidR="00F73661" w:rsidRPr="004A2030">
          <w:rPr>
            <w:rFonts w:cs="Arial"/>
          </w:rPr>
          <w:t>equipamentos</w:t>
        </w:r>
      </w:smartTag>
      <w:r w:rsidR="00F73661" w:rsidRPr="004A2030">
        <w:rPr>
          <w:rFonts w:cs="Arial"/>
        </w:rPr>
        <w:t xml:space="preserve"> de infraestrutura, sinalização, </w:t>
      </w:r>
      <w:smartTag w:uri="schemas-houaiss/mini" w:element="verbetes">
        <w:r w:rsidR="00F73661" w:rsidRPr="004A2030">
          <w:rPr>
            <w:rFonts w:cs="Arial"/>
          </w:rPr>
          <w:t>dentre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outros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equipamentos</w:t>
        </w:r>
      </w:smartTag>
      <w:r w:rsidR="00F73661" w:rsidRPr="004A2030">
        <w:rPr>
          <w:rFonts w:cs="Arial"/>
        </w:rPr>
        <w:t xml:space="preserve"> permitidos </w:t>
      </w:r>
      <w:smartTag w:uri="schemas-houaiss/mini" w:element="verbetes">
        <w:r w:rsidR="00F73661" w:rsidRPr="004A2030">
          <w:rPr>
            <w:rFonts w:cs="Arial"/>
          </w:rPr>
          <w:t>por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lei</w:t>
        </w:r>
      </w:smartTag>
      <w:r w:rsidR="00F73661" w:rsidRPr="004A2030">
        <w:rPr>
          <w:rFonts w:cs="Arial"/>
        </w:rPr>
        <w:t xml:space="preserve">, deve </w:t>
      </w:r>
      <w:smartTag w:uri="schemas-houaiss/acao" w:element="hdm">
        <w:r w:rsidR="00F73661" w:rsidRPr="004A2030">
          <w:rPr>
            <w:rFonts w:cs="Arial"/>
          </w:rPr>
          <w:t>garantir</w:t>
        </w:r>
      </w:smartTag>
      <w:r w:rsidR="00F73661" w:rsidRPr="004A2030">
        <w:rPr>
          <w:rFonts w:cs="Arial"/>
        </w:rPr>
        <w:t xml:space="preserve"> o </w:t>
      </w:r>
      <w:smartTag w:uri="schemas-houaiss/dicionario" w:element="sinonimos">
        <w:r w:rsidR="00F73661" w:rsidRPr="004A2030">
          <w:rPr>
            <w:rFonts w:cs="Arial"/>
          </w:rPr>
          <w:t>deslocamento</w:t>
        </w:r>
      </w:smartTag>
      <w:r w:rsidR="00F73661" w:rsidRPr="004A2030">
        <w:rPr>
          <w:rFonts w:cs="Arial"/>
        </w:rPr>
        <w:t xml:space="preserve"> de </w:t>
      </w:r>
      <w:smartTag w:uri="schemas-houaiss/mini" w:element="verbetes">
        <w:r w:rsidR="00F73661" w:rsidRPr="004A2030">
          <w:rPr>
            <w:rFonts w:cs="Arial"/>
          </w:rPr>
          <w:t>qualquer</w:t>
        </w:r>
      </w:smartTag>
      <w:r w:rsidR="00F73661" w:rsidRPr="004A2030">
        <w:rPr>
          <w:rFonts w:cs="Arial"/>
        </w:rPr>
        <w:t xml:space="preserve"> </w:t>
      </w:r>
      <w:smartTag w:uri="schemas-houaiss/acao" w:element="dm">
        <w:r w:rsidR="00F73661" w:rsidRPr="004A2030">
          <w:rPr>
            <w:rFonts w:cs="Arial"/>
          </w:rPr>
          <w:t>pessoa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pela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calçada</w:t>
        </w:r>
      </w:smartTag>
      <w:r w:rsidR="00F73661" w:rsidRPr="004A2030">
        <w:rPr>
          <w:rFonts w:cs="Arial"/>
        </w:rPr>
        <w:t xml:space="preserve">, </w:t>
      </w:r>
      <w:smartTag w:uri="schemas-houaiss/acao" w:element="dm">
        <w:r w:rsidR="00F73661" w:rsidRPr="004A2030">
          <w:rPr>
            <w:rFonts w:cs="Arial"/>
          </w:rPr>
          <w:t>independente</w:t>
        </w:r>
      </w:smartTag>
      <w:r w:rsidR="00F73661" w:rsidRPr="004A2030">
        <w:rPr>
          <w:rFonts w:cs="Arial"/>
        </w:rPr>
        <w:t xml:space="preserve"> de </w:t>
      </w:r>
      <w:smartTag w:uri="schemas-houaiss/mini" w:element="verbetes">
        <w:r w:rsidR="00F73661" w:rsidRPr="004A2030">
          <w:rPr>
            <w:rFonts w:cs="Arial"/>
          </w:rPr>
          <w:t>idade</w:t>
        </w:r>
      </w:smartTag>
      <w:r w:rsidR="00F73661" w:rsidRPr="004A2030">
        <w:rPr>
          <w:rFonts w:cs="Arial"/>
        </w:rPr>
        <w:t xml:space="preserve">, </w:t>
      </w:r>
      <w:smartTag w:uri="schemas-houaiss/mini" w:element="verbetes">
        <w:r w:rsidR="00F73661" w:rsidRPr="004A2030">
          <w:rPr>
            <w:rFonts w:cs="Arial"/>
          </w:rPr>
          <w:t>estatura</w:t>
        </w:r>
      </w:smartTag>
      <w:r w:rsidR="00F73661" w:rsidRPr="004A2030">
        <w:rPr>
          <w:rFonts w:cs="Arial"/>
        </w:rPr>
        <w:t xml:space="preserve">, </w:t>
      </w:r>
      <w:smartTag w:uri="schemas-houaiss/mini" w:element="verbetes">
        <w:r w:rsidR="00F73661" w:rsidRPr="004A2030">
          <w:rPr>
            <w:rFonts w:cs="Arial"/>
          </w:rPr>
          <w:t>limitação</w:t>
        </w:r>
      </w:smartTag>
      <w:r w:rsidR="00F73661" w:rsidRPr="004A2030">
        <w:rPr>
          <w:rFonts w:cs="Arial"/>
        </w:rPr>
        <w:t xml:space="preserve"> de </w:t>
      </w:r>
      <w:smartTag w:uri="schemas-houaiss/acao" w:element="dm">
        <w:r w:rsidR="00F73661" w:rsidRPr="004A2030">
          <w:rPr>
            <w:rFonts w:cs="Arial"/>
          </w:rPr>
          <w:t>mobil</w:t>
        </w:r>
        <w:bookmarkStart w:id="0" w:name="_GoBack"/>
        <w:bookmarkEnd w:id="0"/>
        <w:r w:rsidR="00F73661" w:rsidRPr="004A2030">
          <w:rPr>
            <w:rFonts w:cs="Arial"/>
          </w:rPr>
          <w:t>idade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ou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percepção</w:t>
        </w:r>
      </w:smartTag>
      <w:r w:rsidR="00F73661" w:rsidRPr="004A2030">
        <w:rPr>
          <w:rFonts w:cs="Arial"/>
        </w:rPr>
        <w:t xml:space="preserve">, </w:t>
      </w:r>
      <w:smartTag w:uri="schemas-houaiss/mini" w:element="verbetes">
        <w:r w:rsidR="00F73661" w:rsidRPr="004A2030">
          <w:rPr>
            <w:rFonts w:cs="Arial"/>
          </w:rPr>
          <w:t>com</w:t>
        </w:r>
      </w:smartTag>
      <w:r w:rsidR="00F73661" w:rsidRPr="004A2030">
        <w:rPr>
          <w:rFonts w:cs="Arial"/>
        </w:rPr>
        <w:t xml:space="preserve"> </w:t>
      </w:r>
      <w:smartTag w:uri="schemas-houaiss/mini" w:element="verbetes">
        <w:r w:rsidR="00F73661" w:rsidRPr="004A2030">
          <w:rPr>
            <w:rFonts w:cs="Arial"/>
          </w:rPr>
          <w:t>autonomia</w:t>
        </w:r>
      </w:smartTag>
      <w:r w:rsidR="00F73661" w:rsidRPr="004A2030">
        <w:rPr>
          <w:rFonts w:cs="Arial"/>
        </w:rPr>
        <w:t xml:space="preserve"> e </w:t>
      </w:r>
      <w:proofErr w:type="gramStart"/>
      <w:smartTag w:uri="schemas-houaiss/acao" w:element="dm">
        <w:r w:rsidR="00F73661" w:rsidRPr="004A2030">
          <w:rPr>
            <w:rFonts w:cs="Arial"/>
          </w:rPr>
          <w:t>segurança</w:t>
        </w:r>
      </w:smartTag>
      <w:r w:rsidR="00F73661" w:rsidRPr="004A2030">
        <w:rPr>
          <w:rFonts w:cs="Arial"/>
        </w:rPr>
        <w:t>.</w:t>
      </w:r>
      <w:r>
        <w:rPr>
          <w:rFonts w:cs="Arial"/>
        </w:rPr>
        <w:t>”</w:t>
      </w:r>
      <w:proofErr w:type="gramEnd"/>
    </w:p>
    <w:p w:rsidR="00BC18AE" w:rsidRDefault="005717D0" w:rsidP="000A1D2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A1EE1">
        <w:rPr>
          <w:rFonts w:cs="Arial"/>
        </w:rPr>
        <w:t>Da mesma maneira preceitua o artigo 24 d</w:t>
      </w:r>
      <w:r w:rsidR="00DB7E1A">
        <w:rPr>
          <w:rFonts w:cs="Arial"/>
        </w:rPr>
        <w:t>esta</w:t>
      </w:r>
      <w:r w:rsidRPr="00AA1EE1">
        <w:rPr>
          <w:rFonts w:cs="Arial"/>
        </w:rPr>
        <w:t xml:space="preserve"> norma</w:t>
      </w:r>
      <w:r>
        <w:rPr>
          <w:rFonts w:cs="Arial"/>
        </w:rPr>
        <w:t>:</w:t>
      </w:r>
    </w:p>
    <w:p w:rsidR="005717D0" w:rsidRPr="004A2030" w:rsidRDefault="00BE4559" w:rsidP="00DB598B">
      <w:pPr>
        <w:tabs>
          <w:tab w:val="left" w:pos="-600"/>
          <w:tab w:val="left" w:pos="3402"/>
        </w:tabs>
        <w:spacing w:after="120" w:line="324" w:lineRule="auto"/>
        <w:ind w:firstLine="2694"/>
        <w:jc w:val="both"/>
        <w:rPr>
          <w:rFonts w:cs="Arial"/>
        </w:rPr>
      </w:pPr>
      <w:r>
        <w:rPr>
          <w:rFonts w:cs="Arial"/>
          <w:b/>
        </w:rPr>
        <w:t>“</w:t>
      </w:r>
      <w:r w:rsidR="005717D0" w:rsidRPr="004A2030">
        <w:rPr>
          <w:rFonts w:cs="Arial"/>
          <w:b/>
        </w:rPr>
        <w:t>Art. 24.</w:t>
      </w:r>
      <w:r w:rsidR="005717D0" w:rsidRPr="004A2030">
        <w:rPr>
          <w:rFonts w:cs="Arial"/>
        </w:rPr>
        <w:t xml:space="preserve"> Considera-se </w:t>
      </w:r>
      <w:smartTag w:uri="schemas-houaiss/mini" w:element="verbetes">
        <w:r w:rsidR="005717D0" w:rsidRPr="004A2030">
          <w:rPr>
            <w:rFonts w:cs="Arial"/>
          </w:rPr>
          <w:t>responsável</w:t>
        </w:r>
      </w:smartTag>
      <w:r w:rsidR="005717D0" w:rsidRPr="004A2030">
        <w:rPr>
          <w:rFonts w:cs="Arial"/>
        </w:rPr>
        <w:t xml:space="preserve"> </w:t>
      </w:r>
      <w:smartTag w:uri="schemas-houaiss/mini" w:element="verbetes">
        <w:r w:rsidR="005717D0" w:rsidRPr="004A2030">
          <w:rPr>
            <w:rFonts w:cs="Arial"/>
          </w:rPr>
          <w:t>pela</w:t>
        </w:r>
      </w:smartTag>
      <w:r w:rsidR="005717D0" w:rsidRPr="004A2030">
        <w:rPr>
          <w:rFonts w:cs="Arial"/>
        </w:rPr>
        <w:t xml:space="preserve"> </w:t>
      </w:r>
      <w:smartTag w:uri="schemas-houaiss/acao" w:element="dm">
        <w:r w:rsidR="005717D0" w:rsidRPr="004A2030">
          <w:rPr>
            <w:rFonts w:cs="Arial"/>
          </w:rPr>
          <w:t>construção</w:t>
        </w:r>
      </w:smartTag>
      <w:r w:rsidR="005717D0" w:rsidRPr="004A2030">
        <w:rPr>
          <w:rFonts w:cs="Arial"/>
        </w:rPr>
        <w:t xml:space="preserve">, </w:t>
      </w:r>
      <w:smartTag w:uri="schemas-houaiss/acao" w:element="dm">
        <w:r w:rsidR="005717D0" w:rsidRPr="004A2030">
          <w:rPr>
            <w:rFonts w:cs="Arial"/>
          </w:rPr>
          <w:t>conservação</w:t>
        </w:r>
      </w:smartTag>
      <w:r w:rsidR="005717D0" w:rsidRPr="004A2030">
        <w:rPr>
          <w:rFonts w:cs="Arial"/>
        </w:rPr>
        <w:t xml:space="preserve"> </w:t>
      </w:r>
      <w:smartTag w:uri="schemas-houaiss/mini" w:element="verbetes">
        <w:r w:rsidR="005717D0" w:rsidRPr="004A2030">
          <w:rPr>
            <w:rFonts w:cs="Arial"/>
          </w:rPr>
          <w:t>ou</w:t>
        </w:r>
      </w:smartTag>
      <w:r w:rsidR="005717D0" w:rsidRPr="004A2030">
        <w:rPr>
          <w:rFonts w:cs="Arial"/>
        </w:rPr>
        <w:t xml:space="preserve"> </w:t>
      </w:r>
      <w:smartTag w:uri="schemas-houaiss/mini" w:element="verbetes">
        <w:r w:rsidR="005717D0" w:rsidRPr="004A2030">
          <w:rPr>
            <w:rFonts w:cs="Arial"/>
          </w:rPr>
          <w:t>reconstrução</w:t>
        </w:r>
      </w:smartTag>
      <w:r w:rsidR="005717D0" w:rsidRPr="004A2030">
        <w:rPr>
          <w:rFonts w:cs="Arial"/>
        </w:rPr>
        <w:t xml:space="preserve"> das </w:t>
      </w:r>
      <w:smartTag w:uri="schemas-houaiss/mini" w:element="verbetes">
        <w:r w:rsidR="005717D0" w:rsidRPr="004A2030">
          <w:rPr>
            <w:rFonts w:cs="Arial"/>
          </w:rPr>
          <w:t>calçadas</w:t>
        </w:r>
      </w:smartTag>
      <w:r w:rsidR="005717D0" w:rsidRPr="004A2030">
        <w:rPr>
          <w:rFonts w:cs="Arial"/>
        </w:rPr>
        <w:t xml:space="preserve">, o </w:t>
      </w:r>
      <w:smartTag w:uri="schemas-houaiss/mini" w:element="verbetes">
        <w:r w:rsidR="005717D0" w:rsidRPr="004A2030">
          <w:rPr>
            <w:rFonts w:cs="Arial"/>
          </w:rPr>
          <w:t>proprietário</w:t>
        </w:r>
      </w:smartTag>
      <w:r w:rsidR="005717D0" w:rsidRPr="004A2030">
        <w:rPr>
          <w:rFonts w:cs="Arial"/>
        </w:rPr>
        <w:t xml:space="preserve"> do </w:t>
      </w:r>
      <w:smartTag w:uri="schemas-houaiss/mini" w:element="verbetes">
        <w:r w:rsidR="005717D0" w:rsidRPr="004A2030">
          <w:rPr>
            <w:rFonts w:cs="Arial"/>
          </w:rPr>
          <w:t>imóvel</w:t>
        </w:r>
      </w:smartTag>
      <w:r w:rsidR="005717D0" w:rsidRPr="004A2030">
        <w:rPr>
          <w:rFonts w:cs="Arial"/>
        </w:rPr>
        <w:t xml:space="preserve"> </w:t>
      </w:r>
      <w:smartTag w:uri="schemas-houaiss/mini" w:element="verbetes">
        <w:r w:rsidR="005717D0" w:rsidRPr="004A2030">
          <w:rPr>
            <w:rFonts w:cs="Arial"/>
          </w:rPr>
          <w:t>ou</w:t>
        </w:r>
      </w:smartTag>
      <w:r w:rsidR="005717D0" w:rsidRPr="004A2030">
        <w:rPr>
          <w:rFonts w:cs="Arial"/>
        </w:rPr>
        <w:t xml:space="preserve"> possuidor a </w:t>
      </w:r>
      <w:smartTag w:uri="schemas-houaiss/mini" w:element="verbetes">
        <w:r w:rsidR="005717D0" w:rsidRPr="004A2030">
          <w:rPr>
            <w:rFonts w:cs="Arial"/>
          </w:rPr>
          <w:t>qualquer</w:t>
        </w:r>
      </w:smartTag>
      <w:r w:rsidR="005717D0" w:rsidRPr="004A2030">
        <w:rPr>
          <w:rFonts w:cs="Arial"/>
        </w:rPr>
        <w:t xml:space="preserve"> </w:t>
      </w:r>
      <w:smartTag w:uri="schemas-houaiss/mini" w:element="verbetes">
        <w:r w:rsidR="005717D0" w:rsidRPr="004A2030">
          <w:rPr>
            <w:rFonts w:cs="Arial"/>
          </w:rPr>
          <w:t>título</w:t>
        </w:r>
      </w:smartTag>
      <w:r w:rsidR="005717D0" w:rsidRPr="004A2030">
        <w:rPr>
          <w:rFonts w:cs="Arial"/>
        </w:rPr>
        <w:t xml:space="preserve">, </w:t>
      </w:r>
      <w:smartTag w:uri="schemas-houaiss/mini" w:element="verbetes">
        <w:r w:rsidR="005717D0" w:rsidRPr="004A2030">
          <w:rPr>
            <w:rFonts w:cs="Arial"/>
          </w:rPr>
          <w:t>que</w:t>
        </w:r>
      </w:smartTag>
      <w:r w:rsidR="005717D0" w:rsidRPr="004A2030">
        <w:rPr>
          <w:rFonts w:cs="Arial"/>
        </w:rPr>
        <w:t xml:space="preserve"> a executará </w:t>
      </w:r>
      <w:smartTag w:uri="schemas-houaiss/mini" w:element="verbetes">
        <w:r w:rsidR="005717D0" w:rsidRPr="004A2030">
          <w:rPr>
            <w:rFonts w:cs="Arial"/>
          </w:rPr>
          <w:t>segundo</w:t>
        </w:r>
      </w:smartTag>
      <w:r w:rsidR="005717D0" w:rsidRPr="004A2030">
        <w:rPr>
          <w:rFonts w:cs="Arial"/>
        </w:rPr>
        <w:t xml:space="preserve"> os </w:t>
      </w:r>
      <w:smartTag w:uri="schemas-houaiss/mini" w:element="verbetes">
        <w:r w:rsidR="005717D0" w:rsidRPr="004A2030">
          <w:rPr>
            <w:rFonts w:cs="Arial"/>
          </w:rPr>
          <w:t>padrões</w:t>
        </w:r>
      </w:smartTag>
      <w:r w:rsidR="005717D0" w:rsidRPr="004A2030">
        <w:rPr>
          <w:rFonts w:cs="Arial"/>
        </w:rPr>
        <w:t xml:space="preserve"> e </w:t>
      </w:r>
      <w:smartTag w:uri="schemas-houaiss/mini" w:element="verbetes">
        <w:r w:rsidR="005717D0" w:rsidRPr="004A2030">
          <w:rPr>
            <w:rFonts w:cs="Arial"/>
          </w:rPr>
          <w:t>especificações</w:t>
        </w:r>
      </w:smartTag>
      <w:r w:rsidR="005717D0" w:rsidRPr="004A2030">
        <w:rPr>
          <w:rFonts w:cs="Arial"/>
        </w:rPr>
        <w:t xml:space="preserve"> fixados </w:t>
      </w:r>
      <w:smartTag w:uri="schemas-houaiss/mini" w:element="verbetes">
        <w:r w:rsidR="005717D0" w:rsidRPr="004A2030">
          <w:rPr>
            <w:rFonts w:cs="Arial"/>
          </w:rPr>
          <w:t>por</w:t>
        </w:r>
      </w:smartTag>
      <w:r w:rsidR="005717D0" w:rsidRPr="004A2030">
        <w:rPr>
          <w:rFonts w:cs="Arial"/>
        </w:rPr>
        <w:t xml:space="preserve"> esta </w:t>
      </w:r>
      <w:proofErr w:type="gramStart"/>
      <w:r w:rsidR="005717D0" w:rsidRPr="004A2030">
        <w:rPr>
          <w:rFonts w:cs="Arial"/>
        </w:rPr>
        <w:t>Lei.</w:t>
      </w:r>
      <w:r>
        <w:rPr>
          <w:rFonts w:cs="Arial"/>
        </w:rPr>
        <w:t>”</w:t>
      </w:r>
      <w:proofErr w:type="gramEnd"/>
    </w:p>
    <w:p w:rsidR="00674860" w:rsidRDefault="00C041F5" w:rsidP="00914B2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041F5">
        <w:rPr>
          <w:rFonts w:cs="Arial"/>
        </w:rPr>
        <w:lastRenderedPageBreak/>
        <w:t>Dessa forma, respeitosamente, acionamos a Administração Municipal (Secretaria de Mobilidade Urbana ou Infraestrutura) e agradecemos por seu empenho para que a situação seja devidamente considerada e atendida</w:t>
      </w:r>
      <w:r w:rsidR="008A6E16">
        <w:rPr>
          <w:rFonts w:cs="Arial"/>
        </w:rPr>
        <w:t>.</w:t>
      </w:r>
    </w:p>
    <w:p w:rsidR="00820B1B" w:rsidRDefault="00820B1B" w:rsidP="00914B2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20B1B">
        <w:rPr>
          <w:rFonts w:cs="Arial"/>
        </w:rPr>
        <w:t>Na certeza de recebermos atenção ao indicado, subscrevemos agradecidos</w:t>
      </w:r>
      <w:r>
        <w:rPr>
          <w:rFonts w:cs="Arial"/>
        </w:rPr>
        <w:t>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D7996">
        <w:rPr>
          <w:rFonts w:cs="Arial"/>
        </w:rPr>
        <w:t>1</w:t>
      </w:r>
      <w:r w:rsidR="00FC0A5F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CD7996">
        <w:rPr>
          <w:rFonts w:cs="Arial"/>
        </w:rPr>
        <w:t>maio</w:t>
      </w:r>
      <w:r w:rsidR="005A1020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A0BDC" w:rsidRPr="005D429C" w:rsidRDefault="001A0BDC" w:rsidP="001A0BD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31A32" w:rsidRDefault="001A0BDC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E61697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</w:t>
      </w:r>
      <w:r>
        <w:rPr>
          <w:rFonts w:eastAsia="Calibri" w:cs="Arial"/>
          <w:lang w:eastAsia="en-US"/>
        </w:rPr>
        <w:t>ODEMOS</w:t>
      </w:r>
    </w:p>
    <w:p w:rsidR="00A31A32" w:rsidRDefault="00A31A32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A05932" w:rsidRDefault="00A05932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cs="Arial"/>
          <w:noProof/>
        </w:rPr>
        <w:lastRenderedPageBreak/>
        <w:drawing>
          <wp:inline distT="0" distB="0" distL="0" distR="0">
            <wp:extent cx="2988000" cy="3988800"/>
            <wp:effectExtent l="0" t="0" r="3175" b="0"/>
            <wp:docPr id="3" name="Imagem 3" descr="calçad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lçada 4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398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995">
        <w:rPr>
          <w:rFonts w:eastAsia="Calibri" w:cs="Arial"/>
          <w:lang w:eastAsia="en-US"/>
        </w:rPr>
        <w:t xml:space="preserve"> </w:t>
      </w:r>
      <w:r>
        <w:rPr>
          <w:rFonts w:cs="Arial"/>
          <w:noProof/>
        </w:rPr>
        <w:drawing>
          <wp:inline distT="0" distB="0" distL="0" distR="0">
            <wp:extent cx="2988000" cy="3988800"/>
            <wp:effectExtent l="0" t="0" r="3175" b="0"/>
            <wp:docPr id="4" name="Imagem 4" descr="CALÇAD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LÇADA 1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398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932" w:rsidRDefault="00A05932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</w:p>
    <w:p w:rsidR="00A05932" w:rsidRDefault="00A05932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cs="Arial"/>
          <w:noProof/>
        </w:rPr>
        <w:drawing>
          <wp:inline distT="0" distB="0" distL="0" distR="0">
            <wp:extent cx="2988000" cy="3988800"/>
            <wp:effectExtent l="0" t="0" r="3175" b="0"/>
            <wp:docPr id="5" name="Imagem 5" descr="CALÇAD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ÇADA 2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398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995">
        <w:rPr>
          <w:rFonts w:eastAsia="Calibri" w:cs="Arial"/>
          <w:lang w:eastAsia="en-US"/>
        </w:rPr>
        <w:t xml:space="preserve"> </w:t>
      </w:r>
      <w:r>
        <w:rPr>
          <w:rFonts w:cs="Arial"/>
          <w:noProof/>
        </w:rPr>
        <w:drawing>
          <wp:inline distT="0" distB="0" distL="0" distR="0">
            <wp:extent cx="2988000" cy="3985200"/>
            <wp:effectExtent l="0" t="0" r="3175" b="0"/>
            <wp:docPr id="8" name="Imagem 8" descr="Calçad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lçada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39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932" w:rsidRDefault="00A05932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</w:p>
    <w:p w:rsidR="00A05932" w:rsidRDefault="00A05932" w:rsidP="00DA4E79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>
        <w:rPr>
          <w:rFonts w:cs="Arial"/>
          <w:noProof/>
        </w:rPr>
        <w:drawing>
          <wp:inline distT="0" distB="0" distL="0" distR="0">
            <wp:extent cx="2988000" cy="3985200"/>
            <wp:effectExtent l="0" t="0" r="3175" b="0"/>
            <wp:docPr id="9" name="Imagem 9" descr="calçad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alçada 5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39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1995">
        <w:rPr>
          <w:rFonts w:eastAsia="Calibri" w:cs="Arial"/>
          <w:lang w:eastAsia="en-US"/>
        </w:rPr>
        <w:t xml:space="preserve"> </w:t>
      </w:r>
      <w:r>
        <w:rPr>
          <w:rFonts w:cs="Arial"/>
          <w:noProof/>
        </w:rPr>
        <w:drawing>
          <wp:inline distT="0" distB="0" distL="0" distR="0">
            <wp:extent cx="2988000" cy="3985200"/>
            <wp:effectExtent l="0" t="0" r="3175" b="0"/>
            <wp:docPr id="10" name="Imagem 10" descr="calçad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lçada 6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39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5932" w:rsidSect="007D39FD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BAD" w:rsidRDefault="00D82BAD">
      <w:r>
        <w:separator/>
      </w:r>
    </w:p>
  </w:endnote>
  <w:endnote w:type="continuationSeparator" w:id="0">
    <w:p w:rsidR="00D82BAD" w:rsidRDefault="00D82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BAD" w:rsidRDefault="00D82BAD">
      <w:r>
        <w:separator/>
      </w:r>
    </w:p>
  </w:footnote>
  <w:footnote w:type="continuationSeparator" w:id="0">
    <w:p w:rsidR="00D82BAD" w:rsidRDefault="00D82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A2030">
      <w:rPr>
        <w:rFonts w:cs="Arial"/>
        <w:b/>
        <w:sz w:val="20"/>
        <w:szCs w:val="20"/>
        <w:u w:val="single"/>
      </w:rPr>
      <w:t>1290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 </w:t>
    </w:r>
    <w:r w:rsidR="001A0BDC">
      <w:rPr>
        <w:rFonts w:cs="Arial"/>
        <w:b/>
        <w:sz w:val="20"/>
        <w:szCs w:val="20"/>
        <w:u w:val="single"/>
      </w:rPr>
      <w:t>Roninha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B7E1A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B7E1A">
      <w:rPr>
        <w:rFonts w:cs="Arial"/>
        <w:b/>
        <w:noProof/>
        <w:sz w:val="20"/>
        <w:szCs w:val="20"/>
        <w:u w:val="single"/>
      </w:rPr>
      <w:t>4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7DDC"/>
    <w:rsid w:val="00011AE9"/>
    <w:rsid w:val="00012789"/>
    <w:rsid w:val="0001430A"/>
    <w:rsid w:val="00022CD8"/>
    <w:rsid w:val="00024FD3"/>
    <w:rsid w:val="00025B1F"/>
    <w:rsid w:val="00030DCE"/>
    <w:rsid w:val="00033AE3"/>
    <w:rsid w:val="00034A23"/>
    <w:rsid w:val="00037D14"/>
    <w:rsid w:val="00043B26"/>
    <w:rsid w:val="00045D0E"/>
    <w:rsid w:val="00047EFF"/>
    <w:rsid w:val="00053BB0"/>
    <w:rsid w:val="00056288"/>
    <w:rsid w:val="000639B6"/>
    <w:rsid w:val="00063D05"/>
    <w:rsid w:val="00064157"/>
    <w:rsid w:val="000805E2"/>
    <w:rsid w:val="000866C7"/>
    <w:rsid w:val="00086F0A"/>
    <w:rsid w:val="000921C3"/>
    <w:rsid w:val="00094490"/>
    <w:rsid w:val="000958D5"/>
    <w:rsid w:val="00097CAE"/>
    <w:rsid w:val="000A1D21"/>
    <w:rsid w:val="000A2C07"/>
    <w:rsid w:val="000B5354"/>
    <w:rsid w:val="000C3122"/>
    <w:rsid w:val="000D5B1B"/>
    <w:rsid w:val="000E2B8B"/>
    <w:rsid w:val="000E3BE0"/>
    <w:rsid w:val="000E7178"/>
    <w:rsid w:val="000F6251"/>
    <w:rsid w:val="00103135"/>
    <w:rsid w:val="0010354A"/>
    <w:rsid w:val="00106091"/>
    <w:rsid w:val="00110444"/>
    <w:rsid w:val="0011135B"/>
    <w:rsid w:val="0011762B"/>
    <w:rsid w:val="00127BFD"/>
    <w:rsid w:val="00133156"/>
    <w:rsid w:val="00134CF2"/>
    <w:rsid w:val="001354B7"/>
    <w:rsid w:val="00136B9E"/>
    <w:rsid w:val="00143AD7"/>
    <w:rsid w:val="001444E6"/>
    <w:rsid w:val="0014591F"/>
    <w:rsid w:val="00150EE2"/>
    <w:rsid w:val="001564C9"/>
    <w:rsid w:val="001614EC"/>
    <w:rsid w:val="001706D2"/>
    <w:rsid w:val="0017083B"/>
    <w:rsid w:val="00172E81"/>
    <w:rsid w:val="001732F2"/>
    <w:rsid w:val="00174232"/>
    <w:rsid w:val="0017465C"/>
    <w:rsid w:val="0018069A"/>
    <w:rsid w:val="00181CD2"/>
    <w:rsid w:val="001840AD"/>
    <w:rsid w:val="001911FF"/>
    <w:rsid w:val="0019232E"/>
    <w:rsid w:val="001940AA"/>
    <w:rsid w:val="001A09F2"/>
    <w:rsid w:val="001A0BDC"/>
    <w:rsid w:val="001B0773"/>
    <w:rsid w:val="001B5CA7"/>
    <w:rsid w:val="001B6067"/>
    <w:rsid w:val="001C3E9C"/>
    <w:rsid w:val="001C53F1"/>
    <w:rsid w:val="001C7A18"/>
    <w:rsid w:val="001D539A"/>
    <w:rsid w:val="001D6732"/>
    <w:rsid w:val="001E01CA"/>
    <w:rsid w:val="001E46F4"/>
    <w:rsid w:val="001E4ADC"/>
    <w:rsid w:val="001F13C3"/>
    <w:rsid w:val="001F33CF"/>
    <w:rsid w:val="001F54BC"/>
    <w:rsid w:val="00204A6A"/>
    <w:rsid w:val="00204ED7"/>
    <w:rsid w:val="0020539C"/>
    <w:rsid w:val="00205E78"/>
    <w:rsid w:val="00212E2C"/>
    <w:rsid w:val="00214D62"/>
    <w:rsid w:val="00215DB2"/>
    <w:rsid w:val="002306E4"/>
    <w:rsid w:val="00230859"/>
    <w:rsid w:val="00230EBD"/>
    <w:rsid w:val="00231E06"/>
    <w:rsid w:val="00240DDA"/>
    <w:rsid w:val="002460CA"/>
    <w:rsid w:val="0025135A"/>
    <w:rsid w:val="00253C82"/>
    <w:rsid w:val="00256809"/>
    <w:rsid w:val="00257FA1"/>
    <w:rsid w:val="002639D4"/>
    <w:rsid w:val="00266B01"/>
    <w:rsid w:val="00266C39"/>
    <w:rsid w:val="00270AC7"/>
    <w:rsid w:val="002724F9"/>
    <w:rsid w:val="00281877"/>
    <w:rsid w:val="002913E2"/>
    <w:rsid w:val="0029179A"/>
    <w:rsid w:val="002A0655"/>
    <w:rsid w:val="002A3BAA"/>
    <w:rsid w:val="002A63FE"/>
    <w:rsid w:val="002A7434"/>
    <w:rsid w:val="002B0715"/>
    <w:rsid w:val="002B363B"/>
    <w:rsid w:val="002B3998"/>
    <w:rsid w:val="002B40CA"/>
    <w:rsid w:val="002B5F97"/>
    <w:rsid w:val="002C4B2B"/>
    <w:rsid w:val="002C5C70"/>
    <w:rsid w:val="002D24ED"/>
    <w:rsid w:val="002D3D9E"/>
    <w:rsid w:val="002E11FC"/>
    <w:rsid w:val="002E12C0"/>
    <w:rsid w:val="002E6F86"/>
    <w:rsid w:val="002F02DB"/>
    <w:rsid w:val="002F3F90"/>
    <w:rsid w:val="0030168E"/>
    <w:rsid w:val="003060CD"/>
    <w:rsid w:val="00317C1A"/>
    <w:rsid w:val="003205B5"/>
    <w:rsid w:val="00323F0F"/>
    <w:rsid w:val="003272A9"/>
    <w:rsid w:val="00343DCC"/>
    <w:rsid w:val="003459E6"/>
    <w:rsid w:val="00346E9F"/>
    <w:rsid w:val="00347D5E"/>
    <w:rsid w:val="00352128"/>
    <w:rsid w:val="00362F8B"/>
    <w:rsid w:val="003638CC"/>
    <w:rsid w:val="00367DC3"/>
    <w:rsid w:val="00376CD3"/>
    <w:rsid w:val="003770FF"/>
    <w:rsid w:val="00381797"/>
    <w:rsid w:val="003817BD"/>
    <w:rsid w:val="003848C4"/>
    <w:rsid w:val="00385370"/>
    <w:rsid w:val="00385C96"/>
    <w:rsid w:val="00395C87"/>
    <w:rsid w:val="00397FF3"/>
    <w:rsid w:val="003A1AD8"/>
    <w:rsid w:val="003A2AE5"/>
    <w:rsid w:val="003A77BE"/>
    <w:rsid w:val="003B0528"/>
    <w:rsid w:val="003B0CD2"/>
    <w:rsid w:val="003B372E"/>
    <w:rsid w:val="003B3C62"/>
    <w:rsid w:val="003C481E"/>
    <w:rsid w:val="003E188F"/>
    <w:rsid w:val="003E2535"/>
    <w:rsid w:val="003E2B39"/>
    <w:rsid w:val="003F0515"/>
    <w:rsid w:val="003F2C11"/>
    <w:rsid w:val="003F7D5C"/>
    <w:rsid w:val="00412795"/>
    <w:rsid w:val="004241A4"/>
    <w:rsid w:val="0043369C"/>
    <w:rsid w:val="00435B72"/>
    <w:rsid w:val="0043610D"/>
    <w:rsid w:val="004468D2"/>
    <w:rsid w:val="00451BDA"/>
    <w:rsid w:val="00452673"/>
    <w:rsid w:val="00457564"/>
    <w:rsid w:val="0046044A"/>
    <w:rsid w:val="00464CAE"/>
    <w:rsid w:val="00471AAE"/>
    <w:rsid w:val="00484A85"/>
    <w:rsid w:val="00485A36"/>
    <w:rsid w:val="00487D64"/>
    <w:rsid w:val="00493115"/>
    <w:rsid w:val="0049423C"/>
    <w:rsid w:val="004A2030"/>
    <w:rsid w:val="004A4DE1"/>
    <w:rsid w:val="004B69C5"/>
    <w:rsid w:val="004C0E4F"/>
    <w:rsid w:val="004C0F6B"/>
    <w:rsid w:val="004C2C30"/>
    <w:rsid w:val="004C4A65"/>
    <w:rsid w:val="004C6832"/>
    <w:rsid w:val="004C6C78"/>
    <w:rsid w:val="004D081B"/>
    <w:rsid w:val="004D32C5"/>
    <w:rsid w:val="004D3A9D"/>
    <w:rsid w:val="004D7F2F"/>
    <w:rsid w:val="004E06ED"/>
    <w:rsid w:val="004E15BC"/>
    <w:rsid w:val="004E314A"/>
    <w:rsid w:val="004E46DA"/>
    <w:rsid w:val="004E54C5"/>
    <w:rsid w:val="004E60A1"/>
    <w:rsid w:val="004E7242"/>
    <w:rsid w:val="004F140B"/>
    <w:rsid w:val="004F39E9"/>
    <w:rsid w:val="004F690D"/>
    <w:rsid w:val="004F6A11"/>
    <w:rsid w:val="005029DB"/>
    <w:rsid w:val="00505357"/>
    <w:rsid w:val="00505FD8"/>
    <w:rsid w:val="005101CD"/>
    <w:rsid w:val="00510692"/>
    <w:rsid w:val="0051092E"/>
    <w:rsid w:val="0051246E"/>
    <w:rsid w:val="0051367E"/>
    <w:rsid w:val="00515DAD"/>
    <w:rsid w:val="00521ABE"/>
    <w:rsid w:val="00523673"/>
    <w:rsid w:val="00524669"/>
    <w:rsid w:val="00533862"/>
    <w:rsid w:val="00536601"/>
    <w:rsid w:val="00540B1F"/>
    <w:rsid w:val="00543B1A"/>
    <w:rsid w:val="00547485"/>
    <w:rsid w:val="00554FC4"/>
    <w:rsid w:val="00557EF4"/>
    <w:rsid w:val="00564368"/>
    <w:rsid w:val="00564775"/>
    <w:rsid w:val="00570D8A"/>
    <w:rsid w:val="005717D0"/>
    <w:rsid w:val="005736A2"/>
    <w:rsid w:val="00576238"/>
    <w:rsid w:val="0058109A"/>
    <w:rsid w:val="005846A3"/>
    <w:rsid w:val="00584E86"/>
    <w:rsid w:val="005868AE"/>
    <w:rsid w:val="00590750"/>
    <w:rsid w:val="0059363C"/>
    <w:rsid w:val="005937EC"/>
    <w:rsid w:val="005965BD"/>
    <w:rsid w:val="005A01D0"/>
    <w:rsid w:val="005A03FA"/>
    <w:rsid w:val="005A1020"/>
    <w:rsid w:val="005A2B48"/>
    <w:rsid w:val="005A2D4F"/>
    <w:rsid w:val="005B3D21"/>
    <w:rsid w:val="005B56BE"/>
    <w:rsid w:val="005C3938"/>
    <w:rsid w:val="005D093A"/>
    <w:rsid w:val="005D2CB3"/>
    <w:rsid w:val="005D5519"/>
    <w:rsid w:val="005D58C4"/>
    <w:rsid w:val="005D702D"/>
    <w:rsid w:val="005D761A"/>
    <w:rsid w:val="005E138D"/>
    <w:rsid w:val="005F124D"/>
    <w:rsid w:val="005F3CFD"/>
    <w:rsid w:val="006041AC"/>
    <w:rsid w:val="006144F0"/>
    <w:rsid w:val="00615891"/>
    <w:rsid w:val="00624472"/>
    <w:rsid w:val="0062576D"/>
    <w:rsid w:val="00630874"/>
    <w:rsid w:val="00633DC6"/>
    <w:rsid w:val="006342A9"/>
    <w:rsid w:val="006426AE"/>
    <w:rsid w:val="00646550"/>
    <w:rsid w:val="00650427"/>
    <w:rsid w:val="00651B00"/>
    <w:rsid w:val="00651D9D"/>
    <w:rsid w:val="00654B6F"/>
    <w:rsid w:val="00655F93"/>
    <w:rsid w:val="00656B85"/>
    <w:rsid w:val="00656C18"/>
    <w:rsid w:val="006627ED"/>
    <w:rsid w:val="006664AA"/>
    <w:rsid w:val="0066682B"/>
    <w:rsid w:val="00671277"/>
    <w:rsid w:val="006716CD"/>
    <w:rsid w:val="00674860"/>
    <w:rsid w:val="00674F7D"/>
    <w:rsid w:val="00681021"/>
    <w:rsid w:val="00682E6E"/>
    <w:rsid w:val="00683CB8"/>
    <w:rsid w:val="006852F2"/>
    <w:rsid w:val="00690D1E"/>
    <w:rsid w:val="00691738"/>
    <w:rsid w:val="00691975"/>
    <w:rsid w:val="00691CF5"/>
    <w:rsid w:val="00692C37"/>
    <w:rsid w:val="0069312F"/>
    <w:rsid w:val="00693CE1"/>
    <w:rsid w:val="00697028"/>
    <w:rsid w:val="006A370D"/>
    <w:rsid w:val="006A68DE"/>
    <w:rsid w:val="006A7F1B"/>
    <w:rsid w:val="006B0B8E"/>
    <w:rsid w:val="006B15A9"/>
    <w:rsid w:val="006B23ED"/>
    <w:rsid w:val="006C18A7"/>
    <w:rsid w:val="006C1F23"/>
    <w:rsid w:val="006C4521"/>
    <w:rsid w:val="006C467C"/>
    <w:rsid w:val="006C59BC"/>
    <w:rsid w:val="006C5E1D"/>
    <w:rsid w:val="006D6F7D"/>
    <w:rsid w:val="006E6581"/>
    <w:rsid w:val="006E7E66"/>
    <w:rsid w:val="006F21EE"/>
    <w:rsid w:val="006F4E64"/>
    <w:rsid w:val="006F5435"/>
    <w:rsid w:val="006F7B0A"/>
    <w:rsid w:val="00712E28"/>
    <w:rsid w:val="00713B83"/>
    <w:rsid w:val="00715F74"/>
    <w:rsid w:val="00722583"/>
    <w:rsid w:val="00725205"/>
    <w:rsid w:val="00725E66"/>
    <w:rsid w:val="007274B8"/>
    <w:rsid w:val="00727CDB"/>
    <w:rsid w:val="0073062F"/>
    <w:rsid w:val="00730BE1"/>
    <w:rsid w:val="0073407F"/>
    <w:rsid w:val="00747A8E"/>
    <w:rsid w:val="00760B49"/>
    <w:rsid w:val="00765ECD"/>
    <w:rsid w:val="00770D1F"/>
    <w:rsid w:val="00770F33"/>
    <w:rsid w:val="0077341D"/>
    <w:rsid w:val="00775A1B"/>
    <w:rsid w:val="00775C0C"/>
    <w:rsid w:val="007838DC"/>
    <w:rsid w:val="00786BE9"/>
    <w:rsid w:val="007902E6"/>
    <w:rsid w:val="00790509"/>
    <w:rsid w:val="00790911"/>
    <w:rsid w:val="0079610E"/>
    <w:rsid w:val="00796991"/>
    <w:rsid w:val="007A5A9C"/>
    <w:rsid w:val="007B252E"/>
    <w:rsid w:val="007C4C54"/>
    <w:rsid w:val="007C5A52"/>
    <w:rsid w:val="007C5F7A"/>
    <w:rsid w:val="007D39FD"/>
    <w:rsid w:val="007D59D3"/>
    <w:rsid w:val="007D6E6F"/>
    <w:rsid w:val="007E02AD"/>
    <w:rsid w:val="007E0F3A"/>
    <w:rsid w:val="007E3F69"/>
    <w:rsid w:val="007F75CA"/>
    <w:rsid w:val="00800E3A"/>
    <w:rsid w:val="00801632"/>
    <w:rsid w:val="0080197E"/>
    <w:rsid w:val="00804F23"/>
    <w:rsid w:val="008050EC"/>
    <w:rsid w:val="0080555F"/>
    <w:rsid w:val="00805B42"/>
    <w:rsid w:val="008067DF"/>
    <w:rsid w:val="00806D46"/>
    <w:rsid w:val="00810024"/>
    <w:rsid w:val="0081105D"/>
    <w:rsid w:val="00820B1B"/>
    <w:rsid w:val="00820C13"/>
    <w:rsid w:val="00833E7C"/>
    <w:rsid w:val="00833F85"/>
    <w:rsid w:val="00840A48"/>
    <w:rsid w:val="0084326F"/>
    <w:rsid w:val="00845316"/>
    <w:rsid w:val="00846652"/>
    <w:rsid w:val="008474F2"/>
    <w:rsid w:val="00853E3C"/>
    <w:rsid w:val="00861032"/>
    <w:rsid w:val="00863A26"/>
    <w:rsid w:val="008653B4"/>
    <w:rsid w:val="00870972"/>
    <w:rsid w:val="00870F59"/>
    <w:rsid w:val="008718DE"/>
    <w:rsid w:val="0087485D"/>
    <w:rsid w:val="00876EFD"/>
    <w:rsid w:val="00877B35"/>
    <w:rsid w:val="00877E50"/>
    <w:rsid w:val="00881A74"/>
    <w:rsid w:val="00882A22"/>
    <w:rsid w:val="00886FB7"/>
    <w:rsid w:val="008909A4"/>
    <w:rsid w:val="008A0BA0"/>
    <w:rsid w:val="008A0EB2"/>
    <w:rsid w:val="008A2C08"/>
    <w:rsid w:val="008A6E16"/>
    <w:rsid w:val="008B4774"/>
    <w:rsid w:val="008B718C"/>
    <w:rsid w:val="008C33AB"/>
    <w:rsid w:val="008C68E6"/>
    <w:rsid w:val="008C72B7"/>
    <w:rsid w:val="008E67EA"/>
    <w:rsid w:val="008F1E6B"/>
    <w:rsid w:val="008F32B5"/>
    <w:rsid w:val="008F3B74"/>
    <w:rsid w:val="008F5695"/>
    <w:rsid w:val="008F7625"/>
    <w:rsid w:val="00902ECD"/>
    <w:rsid w:val="00914B25"/>
    <w:rsid w:val="00922964"/>
    <w:rsid w:val="00927738"/>
    <w:rsid w:val="009321EF"/>
    <w:rsid w:val="009329F7"/>
    <w:rsid w:val="009362A2"/>
    <w:rsid w:val="0095731D"/>
    <w:rsid w:val="009579A2"/>
    <w:rsid w:val="0096194D"/>
    <w:rsid w:val="00973BE4"/>
    <w:rsid w:val="00973CDD"/>
    <w:rsid w:val="009747F8"/>
    <w:rsid w:val="009768E6"/>
    <w:rsid w:val="00980B5A"/>
    <w:rsid w:val="00992502"/>
    <w:rsid w:val="009956BB"/>
    <w:rsid w:val="009958CE"/>
    <w:rsid w:val="009A2ABD"/>
    <w:rsid w:val="009A6FC5"/>
    <w:rsid w:val="009B207E"/>
    <w:rsid w:val="009B32F8"/>
    <w:rsid w:val="009B3567"/>
    <w:rsid w:val="009B5653"/>
    <w:rsid w:val="009C0A2D"/>
    <w:rsid w:val="009C6F58"/>
    <w:rsid w:val="009D0F6E"/>
    <w:rsid w:val="009D4534"/>
    <w:rsid w:val="009D50D4"/>
    <w:rsid w:val="009D512F"/>
    <w:rsid w:val="009D7D92"/>
    <w:rsid w:val="009E1F05"/>
    <w:rsid w:val="009E2101"/>
    <w:rsid w:val="009E6263"/>
    <w:rsid w:val="009E6B3F"/>
    <w:rsid w:val="009F1A9A"/>
    <w:rsid w:val="009F6675"/>
    <w:rsid w:val="00A0463C"/>
    <w:rsid w:val="00A05932"/>
    <w:rsid w:val="00A0655B"/>
    <w:rsid w:val="00A11F34"/>
    <w:rsid w:val="00A15048"/>
    <w:rsid w:val="00A153EA"/>
    <w:rsid w:val="00A21A8C"/>
    <w:rsid w:val="00A23A1F"/>
    <w:rsid w:val="00A27BBB"/>
    <w:rsid w:val="00A31A32"/>
    <w:rsid w:val="00A349F1"/>
    <w:rsid w:val="00A37227"/>
    <w:rsid w:val="00A46B01"/>
    <w:rsid w:val="00A6526E"/>
    <w:rsid w:val="00A70033"/>
    <w:rsid w:val="00A753E8"/>
    <w:rsid w:val="00A75733"/>
    <w:rsid w:val="00A844CE"/>
    <w:rsid w:val="00A85A5E"/>
    <w:rsid w:val="00A877EE"/>
    <w:rsid w:val="00A92CB9"/>
    <w:rsid w:val="00A97741"/>
    <w:rsid w:val="00AA6FC7"/>
    <w:rsid w:val="00AA749C"/>
    <w:rsid w:val="00AB0E31"/>
    <w:rsid w:val="00AB4F89"/>
    <w:rsid w:val="00AC24F9"/>
    <w:rsid w:val="00AC6256"/>
    <w:rsid w:val="00AC712C"/>
    <w:rsid w:val="00AD3733"/>
    <w:rsid w:val="00AD6B47"/>
    <w:rsid w:val="00AE447C"/>
    <w:rsid w:val="00AF4B90"/>
    <w:rsid w:val="00AF66CB"/>
    <w:rsid w:val="00B0174F"/>
    <w:rsid w:val="00B019B6"/>
    <w:rsid w:val="00B06B4B"/>
    <w:rsid w:val="00B10E9F"/>
    <w:rsid w:val="00B111F7"/>
    <w:rsid w:val="00B17815"/>
    <w:rsid w:val="00B210CD"/>
    <w:rsid w:val="00B217B8"/>
    <w:rsid w:val="00B27D93"/>
    <w:rsid w:val="00B30EF9"/>
    <w:rsid w:val="00B34959"/>
    <w:rsid w:val="00B35057"/>
    <w:rsid w:val="00B36C0E"/>
    <w:rsid w:val="00B36FD3"/>
    <w:rsid w:val="00B37DAF"/>
    <w:rsid w:val="00B424DC"/>
    <w:rsid w:val="00B42A58"/>
    <w:rsid w:val="00B446D3"/>
    <w:rsid w:val="00B45AF4"/>
    <w:rsid w:val="00B5265F"/>
    <w:rsid w:val="00B55C4D"/>
    <w:rsid w:val="00B57E0F"/>
    <w:rsid w:val="00B67EB4"/>
    <w:rsid w:val="00B71CFA"/>
    <w:rsid w:val="00B72EEE"/>
    <w:rsid w:val="00B75CEF"/>
    <w:rsid w:val="00B77532"/>
    <w:rsid w:val="00B8293E"/>
    <w:rsid w:val="00B83A56"/>
    <w:rsid w:val="00B86525"/>
    <w:rsid w:val="00B92845"/>
    <w:rsid w:val="00B977F9"/>
    <w:rsid w:val="00BA1565"/>
    <w:rsid w:val="00BA6DDD"/>
    <w:rsid w:val="00BB1A6F"/>
    <w:rsid w:val="00BB3F3E"/>
    <w:rsid w:val="00BC123C"/>
    <w:rsid w:val="00BC18AE"/>
    <w:rsid w:val="00BC44DF"/>
    <w:rsid w:val="00BC58F1"/>
    <w:rsid w:val="00BC685F"/>
    <w:rsid w:val="00BD1F36"/>
    <w:rsid w:val="00BD34B9"/>
    <w:rsid w:val="00BD3C47"/>
    <w:rsid w:val="00BD6A4C"/>
    <w:rsid w:val="00BD6F85"/>
    <w:rsid w:val="00BE1B39"/>
    <w:rsid w:val="00BE1B98"/>
    <w:rsid w:val="00BE4559"/>
    <w:rsid w:val="00BF0471"/>
    <w:rsid w:val="00BF76F2"/>
    <w:rsid w:val="00BF791A"/>
    <w:rsid w:val="00C02F15"/>
    <w:rsid w:val="00C040CD"/>
    <w:rsid w:val="00C041F5"/>
    <w:rsid w:val="00C06926"/>
    <w:rsid w:val="00C06BEA"/>
    <w:rsid w:val="00C076A8"/>
    <w:rsid w:val="00C10DC3"/>
    <w:rsid w:val="00C13CD8"/>
    <w:rsid w:val="00C1520A"/>
    <w:rsid w:val="00C15545"/>
    <w:rsid w:val="00C36E68"/>
    <w:rsid w:val="00C379C9"/>
    <w:rsid w:val="00C42806"/>
    <w:rsid w:val="00C44D39"/>
    <w:rsid w:val="00C45509"/>
    <w:rsid w:val="00C46328"/>
    <w:rsid w:val="00C60348"/>
    <w:rsid w:val="00C61733"/>
    <w:rsid w:val="00C618F0"/>
    <w:rsid w:val="00C7080A"/>
    <w:rsid w:val="00C7096C"/>
    <w:rsid w:val="00C73A1C"/>
    <w:rsid w:val="00C76263"/>
    <w:rsid w:val="00C81A87"/>
    <w:rsid w:val="00C81F67"/>
    <w:rsid w:val="00C94949"/>
    <w:rsid w:val="00CA1995"/>
    <w:rsid w:val="00CA3041"/>
    <w:rsid w:val="00CA5103"/>
    <w:rsid w:val="00CA759E"/>
    <w:rsid w:val="00CA7AD2"/>
    <w:rsid w:val="00CB2BAB"/>
    <w:rsid w:val="00CB45A8"/>
    <w:rsid w:val="00CC3F13"/>
    <w:rsid w:val="00CD06BD"/>
    <w:rsid w:val="00CD3876"/>
    <w:rsid w:val="00CD447B"/>
    <w:rsid w:val="00CD7996"/>
    <w:rsid w:val="00CE3BB1"/>
    <w:rsid w:val="00CE750E"/>
    <w:rsid w:val="00CF22F7"/>
    <w:rsid w:val="00CF31DE"/>
    <w:rsid w:val="00CF7AF7"/>
    <w:rsid w:val="00D02CDE"/>
    <w:rsid w:val="00D11D11"/>
    <w:rsid w:val="00D14EB1"/>
    <w:rsid w:val="00D16CA1"/>
    <w:rsid w:val="00D2072E"/>
    <w:rsid w:val="00D233C7"/>
    <w:rsid w:val="00D2763E"/>
    <w:rsid w:val="00D35697"/>
    <w:rsid w:val="00D4538D"/>
    <w:rsid w:val="00D4614C"/>
    <w:rsid w:val="00D507D5"/>
    <w:rsid w:val="00D5430F"/>
    <w:rsid w:val="00D564F1"/>
    <w:rsid w:val="00D61F6C"/>
    <w:rsid w:val="00D627F3"/>
    <w:rsid w:val="00D64A2A"/>
    <w:rsid w:val="00D65E2C"/>
    <w:rsid w:val="00D67189"/>
    <w:rsid w:val="00D704F0"/>
    <w:rsid w:val="00D82BAD"/>
    <w:rsid w:val="00D8365B"/>
    <w:rsid w:val="00D90CF2"/>
    <w:rsid w:val="00D9348D"/>
    <w:rsid w:val="00D97EF0"/>
    <w:rsid w:val="00DA1ADA"/>
    <w:rsid w:val="00DA4E79"/>
    <w:rsid w:val="00DA78DE"/>
    <w:rsid w:val="00DB23E5"/>
    <w:rsid w:val="00DB48F6"/>
    <w:rsid w:val="00DB598B"/>
    <w:rsid w:val="00DB7E1A"/>
    <w:rsid w:val="00DC12B4"/>
    <w:rsid w:val="00DC12E3"/>
    <w:rsid w:val="00DD024E"/>
    <w:rsid w:val="00DD0F8C"/>
    <w:rsid w:val="00DD5793"/>
    <w:rsid w:val="00DD5C1F"/>
    <w:rsid w:val="00DD7D6D"/>
    <w:rsid w:val="00DE1CC6"/>
    <w:rsid w:val="00DE50DD"/>
    <w:rsid w:val="00E0249F"/>
    <w:rsid w:val="00E061C6"/>
    <w:rsid w:val="00E065B3"/>
    <w:rsid w:val="00E06755"/>
    <w:rsid w:val="00E07978"/>
    <w:rsid w:val="00E11E71"/>
    <w:rsid w:val="00E11F92"/>
    <w:rsid w:val="00E14CA4"/>
    <w:rsid w:val="00E14F37"/>
    <w:rsid w:val="00E21B52"/>
    <w:rsid w:val="00E231D8"/>
    <w:rsid w:val="00E25659"/>
    <w:rsid w:val="00E271E1"/>
    <w:rsid w:val="00E3022D"/>
    <w:rsid w:val="00E36331"/>
    <w:rsid w:val="00E40866"/>
    <w:rsid w:val="00E51448"/>
    <w:rsid w:val="00E61697"/>
    <w:rsid w:val="00E624DE"/>
    <w:rsid w:val="00E66CFD"/>
    <w:rsid w:val="00E670AB"/>
    <w:rsid w:val="00E721EC"/>
    <w:rsid w:val="00E7311B"/>
    <w:rsid w:val="00E7547E"/>
    <w:rsid w:val="00E75633"/>
    <w:rsid w:val="00E76E1D"/>
    <w:rsid w:val="00E83EE3"/>
    <w:rsid w:val="00E85CB8"/>
    <w:rsid w:val="00E86C30"/>
    <w:rsid w:val="00E90791"/>
    <w:rsid w:val="00E90C30"/>
    <w:rsid w:val="00E920F5"/>
    <w:rsid w:val="00E95AD8"/>
    <w:rsid w:val="00EA273E"/>
    <w:rsid w:val="00EA5BBF"/>
    <w:rsid w:val="00EA6AD9"/>
    <w:rsid w:val="00EB04D6"/>
    <w:rsid w:val="00EB7CE6"/>
    <w:rsid w:val="00ED0429"/>
    <w:rsid w:val="00ED2065"/>
    <w:rsid w:val="00ED4D34"/>
    <w:rsid w:val="00ED5548"/>
    <w:rsid w:val="00EE296A"/>
    <w:rsid w:val="00EE3D6F"/>
    <w:rsid w:val="00F039CD"/>
    <w:rsid w:val="00F16F74"/>
    <w:rsid w:val="00F22391"/>
    <w:rsid w:val="00F22FC9"/>
    <w:rsid w:val="00F245BA"/>
    <w:rsid w:val="00F27895"/>
    <w:rsid w:val="00F4079D"/>
    <w:rsid w:val="00F420E5"/>
    <w:rsid w:val="00F42C63"/>
    <w:rsid w:val="00F5150F"/>
    <w:rsid w:val="00F65C85"/>
    <w:rsid w:val="00F67581"/>
    <w:rsid w:val="00F73661"/>
    <w:rsid w:val="00F73DA3"/>
    <w:rsid w:val="00F8148E"/>
    <w:rsid w:val="00F84EC1"/>
    <w:rsid w:val="00F85F59"/>
    <w:rsid w:val="00F87F2E"/>
    <w:rsid w:val="00F97CB4"/>
    <w:rsid w:val="00FA282F"/>
    <w:rsid w:val="00FA3CFC"/>
    <w:rsid w:val="00FB00FA"/>
    <w:rsid w:val="00FB7F85"/>
    <w:rsid w:val="00FC0A5F"/>
    <w:rsid w:val="00FC1C13"/>
    <w:rsid w:val="00FC64BC"/>
    <w:rsid w:val="00FD0295"/>
    <w:rsid w:val="00FD0AD6"/>
    <w:rsid w:val="00FD1DAD"/>
    <w:rsid w:val="00FD1DCF"/>
    <w:rsid w:val="00FD52BF"/>
    <w:rsid w:val="00FE1DAA"/>
    <w:rsid w:val="00FE28F8"/>
    <w:rsid w:val="00FE2964"/>
    <w:rsid w:val="00FE3B6B"/>
    <w:rsid w:val="00FE5D87"/>
    <w:rsid w:val="00FF2399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hdm"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3D681-1B29-4980-8E55-F1E98B9B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54</TotalTime>
  <Pages>4</Pages>
  <Words>312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50</cp:revision>
  <cp:lastPrinted>2020-03-16T12:28:00Z</cp:lastPrinted>
  <dcterms:created xsi:type="dcterms:W3CDTF">2021-05-11T12:18:00Z</dcterms:created>
  <dcterms:modified xsi:type="dcterms:W3CDTF">2021-05-11T14:30:00Z</dcterms:modified>
</cp:coreProperties>
</file>